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2025-03-47-00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20 Bodenbelagsarbeiten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20 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